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EA" w:rsidRDefault="000272EA" w:rsidP="000272EA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5109C6">
        <w:rPr>
          <w:rFonts w:asciiTheme="majorHAnsi" w:hAnsiTheme="majorHAnsi"/>
          <w:b/>
          <w:sz w:val="32"/>
          <w:szCs w:val="32"/>
        </w:rPr>
        <w:t xml:space="preserve">КРАЙНО ОТБОРНО КЛАСИРАНЕ </w:t>
      </w:r>
      <w:r>
        <w:rPr>
          <w:rFonts w:asciiTheme="majorHAnsi" w:hAnsiTheme="majorHAnsi"/>
          <w:b/>
          <w:sz w:val="32"/>
          <w:szCs w:val="32"/>
        </w:rPr>
        <w:t>МЛАДЕЖИ КУПА „БЪЛГАРИЯ“ 2022</w:t>
      </w:r>
      <w:r w:rsidRPr="005109C6">
        <w:rPr>
          <w:rFonts w:asciiTheme="majorHAnsi" w:hAnsiTheme="majorHAnsi"/>
          <w:b/>
          <w:sz w:val="32"/>
          <w:szCs w:val="32"/>
        </w:rPr>
        <w:t xml:space="preserve"> г.</w:t>
      </w:r>
    </w:p>
    <w:tbl>
      <w:tblPr>
        <w:tblW w:w="9105" w:type="dxa"/>
        <w:tblInd w:w="93" w:type="dxa"/>
        <w:tblLook w:val="04A0" w:firstRow="1" w:lastRow="0" w:firstColumn="1" w:lastColumn="0" w:noHBand="0" w:noVBand="1"/>
      </w:tblPr>
      <w:tblGrid>
        <w:gridCol w:w="560"/>
        <w:gridCol w:w="6115"/>
        <w:gridCol w:w="2430"/>
      </w:tblGrid>
      <w:tr w:rsidR="000272EA" w:rsidRPr="00787CE0" w:rsidTr="000272EA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eastAsia="en-US"/>
              </w:rPr>
            </w:pPr>
            <w:r w:rsidRPr="000272EA"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eastAsia="en-US"/>
              </w:rPr>
              <w:t>ТОЧКИ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ЛОКОМОТИВ СФ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29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ЛОКОМОТИВ РС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ЛАУТА</w:t>
            </w: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АРМИ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 xml:space="preserve">ЛЕВСКИ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0272EA" w:rsidRPr="00787CE0" w:rsidTr="000272EA">
        <w:trPr>
          <w:trHeight w:val="3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ТРАКИЕЦ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ДОРОСТОЛ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ИВАЙЛО ВТ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МИЗИЯ 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БЕЛАСИЦА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С</w:t>
            </w: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ЕВДАЛИН ВАСИЛЕВ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СТОРМ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4</w:t>
            </w:r>
          </w:p>
        </w:tc>
      </w:tr>
      <w:tr w:rsidR="000272EA" w:rsidRPr="00787CE0" w:rsidTr="000272EA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ОЛИМ</w:t>
            </w: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ПИЯ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4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ШУМЕН</w:t>
            </w:r>
            <w:r>
              <w:rPr>
                <w:rFonts w:asciiTheme="majorHAnsi" w:hAnsiTheme="majorHAnsi" w:cs="Arial"/>
                <w:sz w:val="28"/>
                <w:szCs w:val="28"/>
                <w:lang w:eastAsia="en-US"/>
              </w:rPr>
              <w:t xml:space="preserve"> </w:t>
            </w: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ГРУП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3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СПАРТАК Д</w:t>
            </w:r>
            <w:r>
              <w:rPr>
                <w:rFonts w:asciiTheme="majorHAnsi" w:hAnsiTheme="majorHAnsi" w:cs="Arial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АСК</w:t>
            </w:r>
            <w:r>
              <w:rPr>
                <w:rFonts w:asciiTheme="majorHAnsi" w:hAnsiTheme="majorHAnsi" w:cs="Arial"/>
                <w:sz w:val="28"/>
                <w:szCs w:val="28"/>
                <w:lang w:eastAsia="en-US"/>
              </w:rPr>
              <w:t xml:space="preserve"> </w:t>
            </w: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СЛИВЕН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ЧЕРНО МОРЕ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ЛЕВСКИ СЗ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БОТЕВ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D03F65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ЮНАЙТЕД</w:t>
            </w:r>
            <w:r w:rsidR="00D03F65"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 xml:space="preserve"> СПОРТС</w:t>
            </w:r>
            <w:bookmarkStart w:id="0" w:name="_GoBack"/>
            <w:bookmarkEnd w:id="0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 xml:space="preserve">СПАРТА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БАББ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ВАРНА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lastRenderedPageBreak/>
              <w:t>33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ДОБРИЧ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ДСД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ИЗГРЕВ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КОРНЕР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ХАРИС</w:t>
            </w: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 xml:space="preserve"> БОКСИНГ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272EA" w:rsidRPr="00787CE0" w:rsidTr="000272E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0272EA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EA" w:rsidRPr="00787CE0" w:rsidRDefault="000272EA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ЯМБОЛ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EA" w:rsidRPr="00787CE0" w:rsidRDefault="000272EA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</w:tbl>
    <w:p w:rsid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576D0A" w:rsidRP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576D0A" w:rsidRPr="00D122E6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A09" w:rsidRDefault="000B4A09" w:rsidP="00144764">
      <w:r>
        <w:separator/>
      </w:r>
    </w:p>
  </w:endnote>
  <w:endnote w:type="continuationSeparator" w:id="0">
    <w:p w:rsidR="000B4A09" w:rsidRDefault="000B4A09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A09" w:rsidRDefault="000B4A09" w:rsidP="00144764">
      <w:r>
        <w:separator/>
      </w:r>
    </w:p>
  </w:footnote>
  <w:footnote w:type="continuationSeparator" w:id="0">
    <w:p w:rsidR="000B4A09" w:rsidRDefault="000B4A09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272EA"/>
    <w:rsid w:val="000342D8"/>
    <w:rsid w:val="000B4A09"/>
    <w:rsid w:val="00144764"/>
    <w:rsid w:val="002A4A8E"/>
    <w:rsid w:val="00570DB0"/>
    <w:rsid w:val="00576D0A"/>
    <w:rsid w:val="005A31F8"/>
    <w:rsid w:val="00606305"/>
    <w:rsid w:val="006D1ED9"/>
    <w:rsid w:val="0073702F"/>
    <w:rsid w:val="0076018A"/>
    <w:rsid w:val="00787CE0"/>
    <w:rsid w:val="00853C82"/>
    <w:rsid w:val="0087395B"/>
    <w:rsid w:val="00917784"/>
    <w:rsid w:val="00A25AD5"/>
    <w:rsid w:val="00B5771A"/>
    <w:rsid w:val="00C73178"/>
    <w:rsid w:val="00CB5611"/>
    <w:rsid w:val="00CE162C"/>
    <w:rsid w:val="00D03F65"/>
    <w:rsid w:val="00D122E6"/>
    <w:rsid w:val="00D876C6"/>
    <w:rsid w:val="00E957A4"/>
    <w:rsid w:val="00EC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dcterms:created xsi:type="dcterms:W3CDTF">2022-11-09T11:21:00Z</dcterms:created>
  <dcterms:modified xsi:type="dcterms:W3CDTF">2022-11-09T12:08:00Z</dcterms:modified>
</cp:coreProperties>
</file>